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24C" w:rsidRPr="00AF7CC7" w:rsidRDefault="00AF5548" w:rsidP="00AF5548">
      <w:pPr>
        <w:spacing w:line="240" w:lineRule="auto"/>
        <w:jc w:val="both"/>
        <w:rPr>
          <w:rFonts w:ascii="Arial" w:hAnsi="Arial" w:cs="Arial"/>
          <w:b/>
          <w:bCs/>
          <w:rtl/>
        </w:rPr>
      </w:pPr>
      <w:r>
        <w:rPr>
          <w:rFonts w:ascii="Arial" w:hAnsi="Arial" w:cs="Arial"/>
          <w:b/>
          <w:bCs/>
          <w:noProof/>
          <w:rtl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-307340</wp:posOffset>
            </wp:positionH>
            <wp:positionV relativeFrom="paragraph">
              <wp:posOffset>-224790</wp:posOffset>
            </wp:positionV>
            <wp:extent cx="1680210" cy="1189990"/>
            <wp:effectExtent l="19050" t="0" r="0" b="0"/>
            <wp:wrapSquare wrapText="bothSides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2F63">
        <w:rPr>
          <w:rFonts w:ascii="Arial" w:hAnsi="Arial" w:cs="Arial"/>
          <w:b/>
          <w:bCs/>
          <w:noProof/>
          <w:rtl/>
        </w:rPr>
        <w:pict>
          <v:rect id="مستطيل 5" o:spid="_x0000_s1028" style="position:absolute;left:0;text-align:left;margin-left:29.25pt;margin-top:-24.45pt;width:117.8pt;height:37.4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" stroked="f">
            <v:textbox>
              <w:txbxContent>
                <w:p w:rsidR="00AB024C" w:rsidRPr="00AF7CC7" w:rsidRDefault="00AB024C" w:rsidP="00FB5D37">
                  <w:pPr>
                    <w:rPr>
                      <w:rFonts w:cs="DecoType Thuluth"/>
                      <w:sz w:val="28"/>
                      <w:szCs w:val="28"/>
                    </w:rPr>
                  </w:pPr>
                  <w:r w:rsidRPr="00AF7CC7">
                    <w:rPr>
                      <w:rFonts w:cs="DecoType Thuluth" w:hint="cs"/>
                      <w:sz w:val="28"/>
                      <w:szCs w:val="28"/>
                      <w:rtl/>
                    </w:rPr>
                    <w:t>بسم الله الرحمن الرحيم</w:t>
                  </w:r>
                </w:p>
              </w:txbxContent>
            </v:textbox>
          </v:rect>
        </w:pict>
      </w:r>
      <w:r w:rsidR="00AB024C" w:rsidRPr="00AF7CC7">
        <w:rPr>
          <w:rFonts w:ascii="Arial" w:hAnsi="Arial" w:cs="Arial"/>
          <w:b/>
          <w:bCs/>
          <w:rtl/>
        </w:rPr>
        <w:t xml:space="preserve">المملكة العربية السعودية </w:t>
      </w:r>
    </w:p>
    <w:p w:rsidR="00AB024C" w:rsidRDefault="00AB024C" w:rsidP="00AF5548">
      <w:pPr>
        <w:spacing w:line="240" w:lineRule="auto"/>
        <w:jc w:val="both"/>
        <w:rPr>
          <w:rFonts w:ascii="Arial" w:hAnsi="Arial" w:cs="Arial"/>
          <w:b/>
          <w:bCs/>
          <w:rtl/>
        </w:rPr>
      </w:pPr>
      <w:r w:rsidRPr="00AF7CC7">
        <w:rPr>
          <w:rFonts w:ascii="Arial" w:hAnsi="Arial" w:cs="Arial"/>
          <w:b/>
          <w:bCs/>
          <w:rtl/>
        </w:rPr>
        <w:t>جامعة المجمعة</w:t>
      </w:r>
    </w:p>
    <w:p w:rsidR="00AB024C" w:rsidRDefault="00AB024C" w:rsidP="00AF5548">
      <w:pPr>
        <w:spacing w:line="240" w:lineRule="auto"/>
        <w:jc w:val="both"/>
        <w:rPr>
          <w:rFonts w:ascii="Arial" w:hAnsi="Arial" w:cs="Arial"/>
          <w:b/>
          <w:bCs/>
          <w:rtl/>
        </w:rPr>
      </w:pPr>
      <w:r>
        <w:rPr>
          <w:rFonts w:ascii="Arial" w:hAnsi="Arial" w:cs="Arial" w:hint="cs"/>
          <w:b/>
          <w:bCs/>
          <w:rtl/>
        </w:rPr>
        <w:t xml:space="preserve">عمادة التطوير الجامعي والجودة النوعية </w:t>
      </w:r>
    </w:p>
    <w:p w:rsidR="00AB024C" w:rsidRDefault="00AB024C" w:rsidP="00AF5548">
      <w:pPr>
        <w:spacing w:line="240" w:lineRule="auto"/>
        <w:jc w:val="both"/>
        <w:rPr>
          <w:rFonts w:ascii="Arial" w:hAnsi="Arial" w:cs="Arial"/>
          <w:b/>
          <w:bCs/>
          <w:rtl/>
        </w:rPr>
      </w:pPr>
      <w:r>
        <w:rPr>
          <w:rFonts w:ascii="Arial" w:hAnsi="Arial" w:cs="Arial" w:hint="cs"/>
          <w:b/>
          <w:bCs/>
          <w:rtl/>
        </w:rPr>
        <w:t>قسم الكيمياء</w:t>
      </w:r>
    </w:p>
    <w:p w:rsidR="00D54291" w:rsidRPr="00AB024C" w:rsidRDefault="00AB024C" w:rsidP="00AB024C">
      <w:pPr>
        <w:spacing w:after="0" w:line="240" w:lineRule="auto"/>
        <w:rPr>
          <w:rFonts w:ascii="ae_AlMohanad" w:hAnsi="ae_AlMohanad" w:cs="ae_AlMohanad"/>
          <w:sz w:val="32"/>
          <w:szCs w:val="32"/>
          <w:rtl/>
        </w:rPr>
      </w:pPr>
      <w:r>
        <w:rPr>
          <w:rFonts w:ascii="ae_AlMohanad" w:hAnsi="ae_AlMohanad" w:cs="ae_AlMohanad" w:hint="cs"/>
          <w:sz w:val="32"/>
          <w:szCs w:val="32"/>
          <w:rtl/>
        </w:rPr>
        <w:t xml:space="preserve"> </w:t>
      </w:r>
      <w:r w:rsidR="00D54291">
        <w:rPr>
          <w:rFonts w:cs="Simple Bold Jut Out" w:hint="cs"/>
          <w:rtl/>
        </w:rPr>
        <w:tab/>
      </w:r>
      <w:r w:rsidR="006F52DD">
        <w:rPr>
          <w:rFonts w:cs="Simple Bold Jut Out" w:hint="cs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D54291">
        <w:rPr>
          <w:rFonts w:cs="Simple Bold Jut Out" w:hint="cs"/>
          <w:rtl/>
        </w:rPr>
        <w:tab/>
      </w:r>
      <w:r w:rsidR="00D54291">
        <w:rPr>
          <w:rFonts w:cs="Simple Bold Jut Out" w:hint="cs"/>
          <w:rtl/>
        </w:rPr>
        <w:tab/>
      </w:r>
    </w:p>
    <w:p w:rsidR="00D54291" w:rsidRPr="00114D45" w:rsidRDefault="00D54291" w:rsidP="00AB024C">
      <w:pPr>
        <w:spacing w:after="225" w:line="240" w:lineRule="auto"/>
        <w:ind w:left="-225" w:right="-225"/>
        <w:jc w:val="center"/>
        <w:outlineLvl w:val="0"/>
        <w:rPr>
          <w:rFonts w:asciiTheme="majorBidi" w:eastAsia="Times New Roman" w:hAnsiTheme="majorBidi" w:cstheme="majorBidi"/>
          <w:kern w:val="36"/>
          <w:sz w:val="28"/>
          <w:szCs w:val="28"/>
          <w:rtl/>
        </w:rPr>
      </w:pPr>
      <w:bookmarkStart w:id="0" w:name="_GoBack"/>
      <w:r w:rsidRPr="00114D45">
        <w:rPr>
          <w:rFonts w:asciiTheme="majorBidi" w:eastAsia="Times New Roman" w:hAnsiTheme="majorBidi" w:cstheme="majorBidi"/>
          <w:color w:val="000000" w:themeColor="text1"/>
          <w:kern w:val="36"/>
          <w:sz w:val="28"/>
          <w:szCs w:val="28"/>
          <w:rtl/>
        </w:rPr>
        <w:t>استبانة</w:t>
      </w:r>
      <w:r w:rsidRPr="00114D45">
        <w:rPr>
          <w:rFonts w:asciiTheme="majorBidi" w:eastAsia="Times New Roman" w:hAnsiTheme="majorBidi" w:cstheme="majorBidi"/>
          <w:color w:val="FFFFFF"/>
          <w:kern w:val="36"/>
          <w:sz w:val="28"/>
          <w:szCs w:val="28"/>
          <w:rtl/>
        </w:rPr>
        <w:t xml:space="preserve"> </w:t>
      </w:r>
      <w:r w:rsidRPr="00114D45">
        <w:rPr>
          <w:rFonts w:asciiTheme="majorBidi" w:eastAsia="Times New Roman" w:hAnsiTheme="majorBidi" w:cstheme="majorBidi"/>
          <w:kern w:val="36"/>
          <w:sz w:val="28"/>
          <w:szCs w:val="28"/>
          <w:rtl/>
        </w:rPr>
        <w:t>رؤية</w:t>
      </w:r>
      <w:r w:rsidR="00114D45">
        <w:rPr>
          <w:rFonts w:asciiTheme="majorBidi" w:eastAsia="Times New Roman" w:hAnsiTheme="majorBidi" w:cstheme="majorBidi" w:hint="cs"/>
          <w:kern w:val="36"/>
          <w:sz w:val="28"/>
          <w:szCs w:val="28"/>
          <w:rtl/>
        </w:rPr>
        <w:t xml:space="preserve"> </w:t>
      </w:r>
      <w:r w:rsidR="00AB024C" w:rsidRPr="00114D45">
        <w:rPr>
          <w:rFonts w:asciiTheme="majorBidi" w:eastAsia="Times New Roman" w:hAnsiTheme="majorBidi" w:cstheme="majorBidi"/>
          <w:kern w:val="36"/>
          <w:sz w:val="28"/>
          <w:szCs w:val="28"/>
          <w:rtl/>
        </w:rPr>
        <w:t>برنامج الكيمياء ورسالته وأهدافه</w:t>
      </w:r>
    </w:p>
    <w:p w:rsidR="00AF679C" w:rsidRPr="00114D45" w:rsidRDefault="00AF679C" w:rsidP="001046FC">
      <w:pPr>
        <w:spacing w:after="225" w:line="240" w:lineRule="auto"/>
        <w:ind w:left="-225" w:right="-225"/>
        <w:jc w:val="center"/>
        <w:outlineLvl w:val="0"/>
        <w:rPr>
          <w:rFonts w:asciiTheme="majorBidi" w:eastAsia="Times New Roman" w:hAnsiTheme="majorBidi" w:cstheme="majorBidi"/>
          <w:color w:val="FFFFFF"/>
          <w:kern w:val="36"/>
          <w:sz w:val="28"/>
          <w:szCs w:val="28"/>
        </w:rPr>
      </w:pPr>
      <w:r w:rsidRPr="00114D45">
        <w:rPr>
          <w:rFonts w:asciiTheme="majorBidi" w:eastAsia="Times New Roman" w:hAnsiTheme="majorBidi" w:cstheme="majorBidi"/>
          <w:kern w:val="36"/>
          <w:sz w:val="28"/>
          <w:szCs w:val="28"/>
          <w:rtl/>
        </w:rPr>
        <w:t>(</w:t>
      </w:r>
      <w:r w:rsidR="001046FC" w:rsidRPr="00114D45">
        <w:rPr>
          <w:rFonts w:asciiTheme="majorBidi" w:eastAsia="Times New Roman" w:hAnsiTheme="majorBidi" w:cstheme="majorBidi"/>
          <w:kern w:val="36"/>
          <w:sz w:val="28"/>
          <w:szCs w:val="28"/>
          <w:rtl/>
        </w:rPr>
        <w:t>خريجات قسم الكيمياء</w:t>
      </w:r>
      <w:r w:rsidRPr="00114D45">
        <w:rPr>
          <w:rFonts w:asciiTheme="majorBidi" w:eastAsia="Times New Roman" w:hAnsiTheme="majorBidi" w:cstheme="majorBidi"/>
          <w:kern w:val="36"/>
          <w:sz w:val="28"/>
          <w:szCs w:val="28"/>
          <w:rtl/>
        </w:rPr>
        <w:t>)</w:t>
      </w:r>
    </w:p>
    <w:bookmarkEnd w:id="0"/>
    <w:p w:rsidR="00D54291" w:rsidRPr="004667DB" w:rsidRDefault="001046FC" w:rsidP="00AB024C">
      <w:pPr>
        <w:spacing w:after="150" w:line="240" w:lineRule="auto"/>
        <w:jc w:val="center"/>
        <w:outlineLvl w:val="0"/>
        <w:rPr>
          <w:rFonts w:asciiTheme="majorBidi" w:eastAsia="Times New Roman" w:hAnsiTheme="majorBidi" w:cstheme="majorBidi"/>
          <w:b/>
          <w:bCs/>
          <w:color w:val="2F1703"/>
          <w:kern w:val="36"/>
          <w:rtl/>
        </w:rPr>
      </w:pPr>
      <w:r>
        <w:rPr>
          <w:rFonts w:asciiTheme="majorBidi" w:eastAsia="Times New Roman" w:hAnsiTheme="majorBidi" w:cstheme="majorBidi" w:hint="cs"/>
          <w:b/>
          <w:bCs/>
          <w:color w:val="2F1703"/>
          <w:kern w:val="36"/>
          <w:rtl/>
        </w:rPr>
        <w:t xml:space="preserve">خريجات قسم الكيمياء </w:t>
      </w:r>
      <w:r w:rsidR="00D54291" w:rsidRPr="004667DB">
        <w:rPr>
          <w:rFonts w:asciiTheme="majorBidi" w:eastAsia="Times New Roman" w:hAnsiTheme="majorBidi" w:cstheme="majorBidi"/>
          <w:b/>
          <w:bCs/>
          <w:color w:val="2F1703"/>
          <w:kern w:val="36"/>
          <w:rtl/>
        </w:rPr>
        <w:t>السلام عليكم ورحمة الله وبركاته يسعدنا أن نضع بين أيديكم رؤية ا</w:t>
      </w:r>
      <w:r w:rsidR="00AB024C">
        <w:rPr>
          <w:rFonts w:asciiTheme="majorBidi" w:eastAsia="Times New Roman" w:hAnsiTheme="majorBidi" w:cstheme="majorBidi" w:hint="cs"/>
          <w:b/>
          <w:bCs/>
          <w:color w:val="2F1703"/>
          <w:kern w:val="36"/>
          <w:rtl/>
        </w:rPr>
        <w:t xml:space="preserve">البرنامج </w:t>
      </w:r>
      <w:r w:rsidR="00AB024C">
        <w:rPr>
          <w:rFonts w:asciiTheme="majorBidi" w:eastAsia="Times New Roman" w:hAnsiTheme="majorBidi" w:cstheme="majorBidi"/>
          <w:b/>
          <w:bCs/>
          <w:color w:val="2F1703"/>
          <w:kern w:val="36"/>
          <w:rtl/>
        </w:rPr>
        <w:t>ورسالته</w:t>
      </w:r>
      <w:r w:rsidR="00AB024C">
        <w:rPr>
          <w:rFonts w:asciiTheme="majorBidi" w:eastAsia="Times New Roman" w:hAnsiTheme="majorBidi" w:cstheme="majorBidi" w:hint="cs"/>
          <w:b/>
          <w:bCs/>
          <w:color w:val="2F1703"/>
          <w:kern w:val="36"/>
          <w:rtl/>
        </w:rPr>
        <w:t xml:space="preserve"> </w:t>
      </w:r>
      <w:r w:rsidR="00AB024C">
        <w:rPr>
          <w:rFonts w:asciiTheme="majorBidi" w:eastAsia="Times New Roman" w:hAnsiTheme="majorBidi" w:cstheme="majorBidi"/>
          <w:b/>
          <w:bCs/>
          <w:color w:val="2F1703"/>
          <w:kern w:val="36"/>
          <w:rtl/>
        </w:rPr>
        <w:t>وأهدافه</w:t>
      </w:r>
      <w:r w:rsidR="00AB024C">
        <w:rPr>
          <w:rFonts w:asciiTheme="majorBidi" w:eastAsia="Times New Roman" w:hAnsiTheme="majorBidi" w:cstheme="majorBidi" w:hint="cs"/>
          <w:b/>
          <w:bCs/>
          <w:color w:val="2F1703"/>
          <w:kern w:val="36"/>
          <w:rtl/>
        </w:rPr>
        <w:t xml:space="preserve"> </w:t>
      </w:r>
      <w:r w:rsidR="00D54291" w:rsidRPr="004667DB">
        <w:rPr>
          <w:rFonts w:asciiTheme="majorBidi" w:eastAsia="Times New Roman" w:hAnsiTheme="majorBidi" w:cstheme="majorBidi"/>
          <w:b/>
          <w:bCs/>
          <w:color w:val="2F1703"/>
          <w:kern w:val="36"/>
          <w:rtl/>
        </w:rPr>
        <w:t xml:space="preserve">آملين منكم تأملها واستيعابها وإبداء الرأي حولها في الاستبانة المرفقة ادناه. كما اننا نرحب بأي تعديل أو إضافة من شأنها الارتقاء بتطلعاتنا معا وتلبي </w:t>
      </w:r>
      <w:r w:rsidR="0039075D" w:rsidRPr="004667DB">
        <w:rPr>
          <w:rFonts w:asciiTheme="majorBidi" w:eastAsia="Times New Roman" w:hAnsiTheme="majorBidi" w:cstheme="majorBidi" w:hint="cs"/>
          <w:b/>
          <w:bCs/>
          <w:color w:val="2F1703"/>
          <w:kern w:val="36"/>
          <w:rtl/>
        </w:rPr>
        <w:t>ا</w:t>
      </w:r>
      <w:r w:rsidR="00D54291" w:rsidRPr="004667DB">
        <w:rPr>
          <w:rFonts w:asciiTheme="majorBidi" w:eastAsia="Times New Roman" w:hAnsiTheme="majorBidi" w:cstheme="majorBidi"/>
          <w:b/>
          <w:bCs/>
          <w:color w:val="2F1703"/>
          <w:kern w:val="36"/>
          <w:rtl/>
        </w:rPr>
        <w:t>ل</w:t>
      </w:r>
      <w:r w:rsidR="0039075D" w:rsidRPr="004667DB">
        <w:rPr>
          <w:rFonts w:asciiTheme="majorBidi" w:eastAsia="Times New Roman" w:hAnsiTheme="majorBidi" w:cstheme="majorBidi" w:hint="cs"/>
          <w:b/>
          <w:bCs/>
          <w:color w:val="2F1703"/>
          <w:kern w:val="36"/>
          <w:rtl/>
        </w:rPr>
        <w:t>ا</w:t>
      </w:r>
      <w:r w:rsidR="00D54291" w:rsidRPr="004667DB">
        <w:rPr>
          <w:rFonts w:asciiTheme="majorBidi" w:eastAsia="Times New Roman" w:hAnsiTheme="majorBidi" w:cstheme="majorBidi"/>
          <w:b/>
          <w:bCs/>
          <w:color w:val="2F1703"/>
          <w:kern w:val="36"/>
          <w:rtl/>
        </w:rPr>
        <w:t xml:space="preserve">حتياجات التعليمية والتربوية. </w:t>
      </w:r>
    </w:p>
    <w:tbl>
      <w:tblPr>
        <w:tblStyle w:val="TableGrid"/>
        <w:bidiVisual/>
        <w:tblW w:w="0" w:type="auto"/>
        <w:tblLook w:val="04A0"/>
      </w:tblPr>
      <w:tblGrid>
        <w:gridCol w:w="9004"/>
      </w:tblGrid>
      <w:tr w:rsidR="00AB024C" w:rsidTr="00AB024C">
        <w:tc>
          <w:tcPr>
            <w:tcW w:w="9004" w:type="dxa"/>
          </w:tcPr>
          <w:p w:rsidR="00AB024C" w:rsidRPr="00114D45" w:rsidRDefault="00AB024C" w:rsidP="00D54291">
            <w:pPr>
              <w:spacing w:after="150"/>
              <w:jc w:val="center"/>
              <w:outlineLvl w:val="0"/>
              <w:rPr>
                <w:rFonts w:asciiTheme="majorBidi" w:eastAsia="Times New Roman" w:hAnsiTheme="majorBidi" w:cstheme="majorBidi"/>
                <w:kern w:val="36"/>
                <w:sz w:val="28"/>
                <w:szCs w:val="28"/>
                <w:rtl/>
              </w:rPr>
            </w:pPr>
            <w:r w:rsidRPr="00114D45">
              <w:rPr>
                <w:rFonts w:ascii="ae_AlMohanad" w:hAnsi="ae_AlMohanad" w:cs="ae_AlMohanad"/>
                <w:sz w:val="28"/>
                <w:szCs w:val="28"/>
                <w:rtl/>
              </w:rPr>
              <w:t>رؤية البرنامج</w:t>
            </w:r>
          </w:p>
        </w:tc>
      </w:tr>
      <w:tr w:rsidR="00AB024C" w:rsidTr="00AB024C">
        <w:tc>
          <w:tcPr>
            <w:tcW w:w="9004" w:type="dxa"/>
          </w:tcPr>
          <w:p w:rsidR="00AB024C" w:rsidRPr="00114D45" w:rsidRDefault="00AB024C" w:rsidP="00AB024C">
            <w:pPr>
              <w:spacing w:after="150"/>
              <w:outlineLvl w:val="0"/>
              <w:rPr>
                <w:rFonts w:asciiTheme="majorBidi" w:eastAsia="Times New Roman" w:hAnsiTheme="majorBidi" w:cstheme="majorBidi"/>
                <w:kern w:val="36"/>
                <w:sz w:val="28"/>
                <w:szCs w:val="28"/>
                <w:rtl/>
              </w:rPr>
            </w:pPr>
            <w:r w:rsidRPr="00114D45">
              <w:rPr>
                <w:rFonts w:ascii="ae_AlMohanad" w:eastAsia="Times New Roman" w:hAnsi="ae_AlMohanad" w:cs="ae_AlMohanad"/>
                <w:sz w:val="28"/>
                <w:szCs w:val="28"/>
                <w:rtl/>
              </w:rPr>
              <w:t>السعي الي ترسيخ بيئة تعليمية تتميز بجودة التدريس والبحث العلمي وخدمة المجتمع وفقا لمعايير الجودة العالمية</w:t>
            </w:r>
          </w:p>
        </w:tc>
      </w:tr>
      <w:tr w:rsidR="00AB024C" w:rsidTr="00AB024C">
        <w:tc>
          <w:tcPr>
            <w:tcW w:w="9004" w:type="dxa"/>
          </w:tcPr>
          <w:p w:rsidR="00AB024C" w:rsidRPr="00114D45" w:rsidRDefault="00AB024C" w:rsidP="00AB024C">
            <w:pPr>
              <w:jc w:val="center"/>
              <w:rPr>
                <w:rFonts w:ascii="ae_AlMohanad" w:hAnsi="ae_AlMohanad" w:cs="ae_AlMohanad"/>
                <w:sz w:val="28"/>
                <w:szCs w:val="28"/>
                <w:rtl/>
              </w:rPr>
            </w:pPr>
            <w:r w:rsidRPr="00114D45">
              <w:rPr>
                <w:rFonts w:ascii="ae_AlMohanad" w:hAnsi="ae_AlMohanad" w:cs="ae_AlMohanad"/>
                <w:sz w:val="28"/>
                <w:szCs w:val="28"/>
                <w:rtl/>
              </w:rPr>
              <w:t>رسالة البرنامج</w:t>
            </w:r>
          </w:p>
        </w:tc>
      </w:tr>
      <w:tr w:rsidR="00AB024C" w:rsidTr="00AB024C">
        <w:tc>
          <w:tcPr>
            <w:tcW w:w="9004" w:type="dxa"/>
          </w:tcPr>
          <w:p w:rsidR="00AB024C" w:rsidRPr="00114D45" w:rsidRDefault="00AB024C" w:rsidP="00AB024C">
            <w:pPr>
              <w:spacing w:after="150"/>
              <w:outlineLvl w:val="0"/>
              <w:rPr>
                <w:rFonts w:asciiTheme="majorBidi" w:eastAsia="Times New Roman" w:hAnsiTheme="majorBidi" w:cstheme="majorBidi"/>
                <w:kern w:val="36"/>
                <w:sz w:val="28"/>
                <w:szCs w:val="28"/>
                <w:rtl/>
              </w:rPr>
            </w:pPr>
            <w:r w:rsidRPr="00114D45">
              <w:rPr>
                <w:rFonts w:ascii="ae_AlMohanad" w:hAnsi="ae_AlMohanad" w:cs="ae_AlMohanad"/>
                <w:sz w:val="28"/>
                <w:szCs w:val="28"/>
                <w:rtl/>
              </w:rPr>
              <w:t>يسعي القسم لإعطاء تعليم متميز يجمع بين المعرفة و الابتكارفي مجال علم الكيمياء ،مع اعداد جيل جديد من الخريجات المؤهلات لتلبية احتياجات سوق العمل وفقا لمعايير  الجودة</w:t>
            </w:r>
          </w:p>
        </w:tc>
      </w:tr>
      <w:tr w:rsidR="00AB024C" w:rsidTr="00AB024C">
        <w:tc>
          <w:tcPr>
            <w:tcW w:w="9004" w:type="dxa"/>
          </w:tcPr>
          <w:p w:rsidR="00AB024C" w:rsidRPr="00114D45" w:rsidRDefault="00AB024C" w:rsidP="00AB024C">
            <w:pPr>
              <w:tabs>
                <w:tab w:val="left" w:pos="1785"/>
              </w:tabs>
              <w:jc w:val="center"/>
              <w:rPr>
                <w:rFonts w:ascii="ae_AlMohanad" w:hAnsi="ae_AlMohanad" w:cs="ae_AlMohanad"/>
                <w:sz w:val="28"/>
                <w:szCs w:val="28"/>
                <w:rtl/>
              </w:rPr>
            </w:pPr>
            <w:r w:rsidRPr="00114D45">
              <w:rPr>
                <w:rFonts w:ascii="ae_AlMohanad" w:hAnsi="ae_AlMohanad" w:cs="ae_AlMohanad"/>
                <w:sz w:val="28"/>
                <w:szCs w:val="28"/>
                <w:rtl/>
              </w:rPr>
              <w:t>أهداف البرنامج</w:t>
            </w:r>
          </w:p>
        </w:tc>
      </w:tr>
      <w:tr w:rsidR="00AB024C" w:rsidTr="00AB024C">
        <w:tc>
          <w:tcPr>
            <w:tcW w:w="9004" w:type="dxa"/>
          </w:tcPr>
          <w:p w:rsidR="00AB024C" w:rsidRPr="00114D45" w:rsidRDefault="00AB024C" w:rsidP="00AB024C">
            <w:pPr>
              <w:rPr>
                <w:rFonts w:ascii="ae_AlMohanad" w:hAnsi="ae_AlMohanad" w:cs="ae_AlMohanad"/>
                <w:sz w:val="28"/>
                <w:szCs w:val="28"/>
                <w:rtl/>
              </w:rPr>
            </w:pPr>
            <w:r w:rsidRPr="00114D45">
              <w:rPr>
                <w:rFonts w:ascii="ae_AlMohanad" w:hAnsi="ae_AlMohanad" w:cs="ae_AlMohanad" w:hint="cs"/>
                <w:sz w:val="28"/>
                <w:szCs w:val="28"/>
                <w:rtl/>
              </w:rPr>
              <w:t>1</w:t>
            </w:r>
            <w:r w:rsidRPr="00114D45">
              <w:rPr>
                <w:rFonts w:ascii="ae_AlMohanad" w:hAnsi="ae_AlMohanad" w:cs="ae_AlMohanad"/>
                <w:sz w:val="28"/>
                <w:szCs w:val="28"/>
                <w:rtl/>
              </w:rPr>
              <w:t>-</w:t>
            </w:r>
            <w:r w:rsidRPr="00114D45">
              <w:rPr>
                <w:rFonts w:ascii="ae_AlMohanad" w:hAnsi="ae_AlMohanad" w:cs="ae_AlMohanad" w:hint="cs"/>
                <w:sz w:val="28"/>
                <w:szCs w:val="28"/>
                <w:rtl/>
              </w:rPr>
              <w:t xml:space="preserve"> </w:t>
            </w:r>
            <w:r w:rsidRPr="00114D45">
              <w:rPr>
                <w:rFonts w:ascii="ae_AlMohanad" w:hAnsi="ae_AlMohanad" w:cs="ae_AlMohanad"/>
                <w:sz w:val="28"/>
                <w:szCs w:val="28"/>
                <w:rtl/>
              </w:rPr>
              <w:t>تحقيق  مستوى أكاديمي متقدم للخريج</w:t>
            </w:r>
            <w:r w:rsidRPr="00114D45">
              <w:rPr>
                <w:rFonts w:ascii="ae_AlMohanad" w:hAnsi="ae_AlMohanad" w:cs="ae_AlMohanad" w:hint="cs"/>
                <w:sz w:val="28"/>
                <w:szCs w:val="28"/>
                <w:rtl/>
              </w:rPr>
              <w:t>ات</w:t>
            </w:r>
            <w:r w:rsidRPr="00114D45">
              <w:rPr>
                <w:rFonts w:ascii="ae_AlMohanad" w:hAnsi="ae_AlMohanad" w:cs="ae_AlMohanad"/>
                <w:sz w:val="28"/>
                <w:szCs w:val="28"/>
                <w:rtl/>
              </w:rPr>
              <w:t xml:space="preserve"> في ضوء معايير الجودة</w:t>
            </w:r>
            <w:r w:rsidRPr="00114D45">
              <w:rPr>
                <w:rFonts w:ascii="ae_AlMohanad" w:hAnsi="ae_AlMohanad" w:cs="ae_AlMohanad" w:hint="cs"/>
                <w:sz w:val="28"/>
                <w:szCs w:val="28"/>
                <w:rtl/>
              </w:rPr>
              <w:t>.</w:t>
            </w:r>
            <w:r w:rsidRPr="00114D45">
              <w:rPr>
                <w:rFonts w:ascii="ae_AlMohanad" w:hAnsi="ae_AlMohanad" w:cs="ae_AlMohanad"/>
                <w:sz w:val="28"/>
                <w:szCs w:val="28"/>
              </w:rPr>
              <w:br/>
            </w:r>
            <w:r w:rsidRPr="00114D45">
              <w:rPr>
                <w:rFonts w:ascii="ae_AlMohanad" w:hAnsi="ae_AlMohanad" w:cs="ae_AlMohanad"/>
                <w:sz w:val="28"/>
                <w:szCs w:val="28"/>
                <w:rtl/>
              </w:rPr>
              <w:t xml:space="preserve">2-  إعداد الكفاءات العلمية المتخصصة في مجال الكيمياء </w:t>
            </w:r>
            <w:r w:rsidRPr="00114D45">
              <w:rPr>
                <w:rFonts w:ascii="ae_AlMohanad" w:hAnsi="ae_AlMohanad" w:cs="ae_AlMohanad" w:hint="cs"/>
                <w:sz w:val="28"/>
                <w:szCs w:val="28"/>
                <w:rtl/>
              </w:rPr>
              <w:t xml:space="preserve">التي تساهم في خدمة المجتمع وبرامج وخطط التنمية في مجالات التعليم والصحة والصناعة والبحث العلمي. </w:t>
            </w:r>
          </w:p>
          <w:p w:rsidR="00AB024C" w:rsidRPr="00114D45" w:rsidRDefault="00AB024C" w:rsidP="00AB024C">
            <w:pPr>
              <w:rPr>
                <w:rFonts w:ascii="ae_AlMohanad" w:hAnsi="ae_AlMohanad" w:cs="ae_AlMohanad"/>
                <w:sz w:val="28"/>
                <w:szCs w:val="28"/>
                <w:rtl/>
              </w:rPr>
            </w:pPr>
            <w:r w:rsidRPr="00114D45">
              <w:rPr>
                <w:rFonts w:ascii="ae_AlMohanad" w:hAnsi="ae_AlMohanad" w:cs="ae_AlMohanad"/>
                <w:sz w:val="28"/>
                <w:szCs w:val="28"/>
                <w:rtl/>
              </w:rPr>
              <w:t>3- الإسهام في التقدم العلمي والمعرفي عن طريق البحوث العلمية الأكاديمية</w:t>
            </w:r>
            <w:r w:rsidRPr="00114D45">
              <w:rPr>
                <w:rFonts w:ascii="ae_AlMohanad" w:hAnsi="ae_AlMohanad" w:cs="ae_AlMohanad" w:hint="cs"/>
                <w:sz w:val="28"/>
                <w:szCs w:val="28"/>
                <w:rtl/>
              </w:rPr>
              <w:t>.</w:t>
            </w:r>
          </w:p>
          <w:p w:rsidR="00AB024C" w:rsidRPr="00114D45" w:rsidRDefault="00AB024C" w:rsidP="00AB024C">
            <w:pPr>
              <w:rPr>
                <w:rFonts w:ascii="ae_AlMohanad" w:hAnsi="ae_AlMohanad" w:cs="ae_AlMohanad"/>
                <w:sz w:val="28"/>
                <w:szCs w:val="28"/>
              </w:rPr>
            </w:pPr>
            <w:r w:rsidRPr="00114D45">
              <w:rPr>
                <w:rFonts w:ascii="ae_AlMohanad" w:hAnsi="ae_AlMohanad" w:cs="ae_AlMohanad"/>
                <w:sz w:val="28"/>
                <w:szCs w:val="28"/>
                <w:rtl/>
              </w:rPr>
              <w:t>4- المشاركة  في نشر الثقافة  العلمية عن طريق عقد الندوات العلمية والمؤتمرات.</w:t>
            </w:r>
          </w:p>
          <w:p w:rsidR="00AB024C" w:rsidRPr="00114D45" w:rsidRDefault="00AB024C" w:rsidP="00AB024C">
            <w:pPr>
              <w:rPr>
                <w:rFonts w:ascii="ae_AlMohanad" w:hAnsi="ae_AlMohanad" w:cs="ae_AlMohanad"/>
                <w:sz w:val="28"/>
                <w:szCs w:val="28"/>
                <w:rtl/>
              </w:rPr>
            </w:pPr>
            <w:r w:rsidRPr="00114D45">
              <w:rPr>
                <w:rFonts w:ascii="ae_AlMohanad" w:hAnsi="ae_AlMohanad" w:cs="ae_AlMohanad"/>
                <w:sz w:val="28"/>
                <w:szCs w:val="28"/>
                <w:rtl/>
              </w:rPr>
              <w:t>5-</w:t>
            </w:r>
            <w:r w:rsidRPr="00114D45">
              <w:rPr>
                <w:rFonts w:ascii="ae_AlMohanad" w:hAnsi="ae_AlMohanad" w:cs="ae_AlMohanad" w:hint="cs"/>
                <w:sz w:val="28"/>
                <w:szCs w:val="28"/>
                <w:rtl/>
              </w:rPr>
              <w:t xml:space="preserve"> </w:t>
            </w:r>
            <w:r w:rsidRPr="00114D45">
              <w:rPr>
                <w:rFonts w:ascii="ae_AlMohanad" w:hAnsi="ae_AlMohanad" w:cs="ae_AlMohanad"/>
                <w:sz w:val="28"/>
                <w:szCs w:val="28"/>
                <w:rtl/>
              </w:rPr>
              <w:t xml:space="preserve">تقديم خدمة للمجتمع بقطاعيه الحكومي والخاص من خلال نشر الوعي ببرامج الكيمياء وتبادل الخبرات. </w:t>
            </w:r>
          </w:p>
          <w:p w:rsidR="00AB024C" w:rsidRPr="00114D45" w:rsidRDefault="00AB024C" w:rsidP="00AB024C">
            <w:pPr>
              <w:rPr>
                <w:rFonts w:ascii="ae_AlMohanad" w:hAnsi="ae_AlMohanad" w:cs="ae_AlMohanad"/>
                <w:sz w:val="28"/>
                <w:szCs w:val="28"/>
                <w:rtl/>
              </w:rPr>
            </w:pPr>
            <w:r w:rsidRPr="00114D45">
              <w:rPr>
                <w:rFonts w:ascii="ae_AlMohanad" w:hAnsi="ae_AlMohanad" w:cs="ae_AlMohanad" w:hint="cs"/>
                <w:sz w:val="28"/>
                <w:szCs w:val="28"/>
                <w:rtl/>
              </w:rPr>
              <w:t xml:space="preserve">6- </w:t>
            </w:r>
            <w:r w:rsidRPr="00114D45">
              <w:rPr>
                <w:rFonts w:ascii="ae_AlMohanad" w:hAnsi="ae_AlMohanad" w:cs="ae_AlMohanad"/>
                <w:sz w:val="28"/>
                <w:szCs w:val="28"/>
                <w:rtl/>
              </w:rPr>
              <w:t>توظيف استخدام البرامج الالكترونية في تقديم أحدث البرامج التعليمية في مجال الكيمياء</w:t>
            </w:r>
            <w:r w:rsidRPr="00114D45">
              <w:rPr>
                <w:rFonts w:ascii="ae_AlMohanad" w:hAnsi="ae_AlMohanad" w:cs="ae_AlMohanad" w:hint="cs"/>
                <w:sz w:val="28"/>
                <w:szCs w:val="28"/>
                <w:rtl/>
              </w:rPr>
              <w:t>.</w:t>
            </w:r>
          </w:p>
          <w:p w:rsidR="00AB024C" w:rsidRPr="00114D45" w:rsidRDefault="00AB024C" w:rsidP="00AB024C">
            <w:pPr>
              <w:rPr>
                <w:rFonts w:ascii="ae_AlMohanad" w:hAnsi="ae_AlMohanad" w:cs="ae_AlMohanad"/>
                <w:sz w:val="28"/>
                <w:szCs w:val="28"/>
                <w:rtl/>
              </w:rPr>
            </w:pPr>
            <w:r w:rsidRPr="00114D45">
              <w:rPr>
                <w:rFonts w:ascii="ae_AlMohanad" w:hAnsi="ae_AlMohanad" w:cs="ae_AlMohanad" w:hint="cs"/>
                <w:sz w:val="28"/>
                <w:szCs w:val="28"/>
                <w:rtl/>
              </w:rPr>
              <w:t>7- تطوير اداء اعضاء هيئة التدريس عن طريق الدورات التدريبية والمشاركة في الندوات والمؤتمرات العلمية.</w:t>
            </w:r>
          </w:p>
          <w:p w:rsidR="00AB024C" w:rsidRPr="00114D45" w:rsidRDefault="00AB024C" w:rsidP="00AB024C">
            <w:pPr>
              <w:rPr>
                <w:rFonts w:ascii="ae_AlMohanad" w:hAnsi="ae_AlMohanad" w:cs="ae_AlMohanad"/>
                <w:sz w:val="28"/>
                <w:szCs w:val="28"/>
                <w:rtl/>
              </w:rPr>
            </w:pPr>
          </w:p>
          <w:p w:rsidR="00AB024C" w:rsidRPr="00114D45" w:rsidRDefault="00AB024C" w:rsidP="00AB024C">
            <w:pPr>
              <w:spacing w:after="150"/>
              <w:outlineLvl w:val="0"/>
              <w:rPr>
                <w:rFonts w:asciiTheme="majorBidi" w:eastAsia="Times New Roman" w:hAnsiTheme="majorBidi" w:cstheme="majorBidi"/>
                <w:kern w:val="36"/>
                <w:sz w:val="28"/>
                <w:szCs w:val="28"/>
                <w:rtl/>
              </w:rPr>
            </w:pPr>
          </w:p>
        </w:tc>
      </w:tr>
    </w:tbl>
    <w:p w:rsidR="00D54291" w:rsidRPr="00AB024C" w:rsidRDefault="00D54291" w:rsidP="00D54291">
      <w:pPr>
        <w:spacing w:after="150" w:line="240" w:lineRule="auto"/>
        <w:jc w:val="center"/>
        <w:outlineLvl w:val="0"/>
        <w:rPr>
          <w:rFonts w:asciiTheme="majorBidi" w:eastAsia="Times New Roman" w:hAnsiTheme="majorBidi" w:cstheme="majorBidi"/>
          <w:color w:val="2F1703"/>
          <w:kern w:val="36"/>
          <w:sz w:val="28"/>
          <w:szCs w:val="28"/>
          <w:rtl/>
        </w:rPr>
      </w:pPr>
    </w:p>
    <w:p w:rsidR="00D54291" w:rsidRPr="00AB024C" w:rsidRDefault="00D54291" w:rsidP="00D54291">
      <w:pPr>
        <w:spacing w:after="150" w:line="240" w:lineRule="auto"/>
        <w:jc w:val="center"/>
        <w:outlineLvl w:val="0"/>
        <w:rPr>
          <w:rFonts w:asciiTheme="majorBidi" w:eastAsia="Times New Roman" w:hAnsiTheme="majorBidi" w:cstheme="majorBidi"/>
          <w:color w:val="2F1703"/>
          <w:kern w:val="36"/>
          <w:sz w:val="28"/>
          <w:szCs w:val="28"/>
          <w:rtl/>
        </w:rPr>
      </w:pPr>
    </w:p>
    <w:p w:rsidR="00114D45" w:rsidRDefault="00114D45" w:rsidP="001B19F4">
      <w:pPr>
        <w:spacing w:after="150" w:line="240" w:lineRule="auto"/>
        <w:outlineLvl w:val="0"/>
        <w:rPr>
          <w:rFonts w:asciiTheme="majorBidi" w:eastAsia="Times New Roman" w:hAnsiTheme="majorBidi" w:cstheme="majorBidi"/>
          <w:b/>
          <w:bCs/>
          <w:color w:val="2F1703"/>
          <w:kern w:val="36"/>
          <w:sz w:val="28"/>
          <w:szCs w:val="28"/>
          <w:rtl/>
        </w:rPr>
      </w:pPr>
    </w:p>
    <w:p w:rsidR="00114D45" w:rsidRDefault="00114D45" w:rsidP="001B19F4">
      <w:pPr>
        <w:spacing w:after="150" w:line="240" w:lineRule="auto"/>
        <w:outlineLvl w:val="0"/>
        <w:rPr>
          <w:rFonts w:asciiTheme="majorBidi" w:eastAsia="Times New Roman" w:hAnsiTheme="majorBidi" w:cstheme="majorBidi"/>
          <w:b/>
          <w:bCs/>
          <w:color w:val="2F1703"/>
          <w:kern w:val="36"/>
          <w:sz w:val="28"/>
          <w:szCs w:val="28"/>
          <w:rtl/>
        </w:rPr>
      </w:pPr>
    </w:p>
    <w:p w:rsidR="00114D45" w:rsidRDefault="00114D45" w:rsidP="001B19F4">
      <w:pPr>
        <w:spacing w:after="150" w:line="240" w:lineRule="auto"/>
        <w:outlineLvl w:val="0"/>
        <w:rPr>
          <w:rFonts w:asciiTheme="majorBidi" w:eastAsia="Times New Roman" w:hAnsiTheme="majorBidi" w:cstheme="majorBidi"/>
          <w:b/>
          <w:bCs/>
          <w:color w:val="2F1703"/>
          <w:kern w:val="36"/>
          <w:sz w:val="28"/>
          <w:szCs w:val="28"/>
          <w:rtl/>
        </w:rPr>
      </w:pPr>
    </w:p>
    <w:p w:rsidR="00D54291" w:rsidRPr="00114D45" w:rsidRDefault="001B19F4" w:rsidP="001B19F4">
      <w:pPr>
        <w:spacing w:after="150" w:line="240" w:lineRule="auto"/>
        <w:outlineLvl w:val="0"/>
        <w:rPr>
          <w:rFonts w:asciiTheme="majorBidi" w:eastAsia="Times New Roman" w:hAnsiTheme="majorBidi" w:cstheme="majorBidi"/>
          <w:color w:val="2F1703"/>
          <w:kern w:val="36"/>
          <w:sz w:val="28"/>
          <w:szCs w:val="28"/>
          <w:rtl/>
        </w:rPr>
      </w:pPr>
      <w:r w:rsidRPr="00114D45">
        <w:rPr>
          <w:rFonts w:asciiTheme="majorBidi" w:eastAsia="Times New Roman" w:hAnsiTheme="majorBidi" w:cstheme="majorBidi" w:hint="cs"/>
          <w:color w:val="2F1703"/>
          <w:kern w:val="36"/>
          <w:sz w:val="28"/>
          <w:szCs w:val="28"/>
          <w:rtl/>
        </w:rPr>
        <w:t>الرجاء اختيار فئة الاستجابة التي تراها مناسبة  لكل عبارة من العبارة التالية</w:t>
      </w:r>
    </w:p>
    <w:p w:rsidR="001B19F4" w:rsidRPr="00AB024C" w:rsidRDefault="001B19F4" w:rsidP="001B19F4">
      <w:pPr>
        <w:spacing w:after="150" w:line="240" w:lineRule="auto"/>
        <w:outlineLvl w:val="0"/>
        <w:rPr>
          <w:rFonts w:asciiTheme="majorBidi" w:eastAsia="Times New Roman" w:hAnsiTheme="majorBidi" w:cstheme="majorBidi"/>
          <w:b/>
          <w:bCs/>
          <w:color w:val="2F1703"/>
          <w:kern w:val="36"/>
          <w:sz w:val="28"/>
          <w:szCs w:val="28"/>
          <w:rtl/>
        </w:rPr>
      </w:pPr>
    </w:p>
    <w:tbl>
      <w:tblPr>
        <w:tblStyle w:val="TableGrid"/>
        <w:bidiVisual/>
        <w:tblW w:w="9594" w:type="dxa"/>
        <w:tblInd w:w="-272" w:type="dxa"/>
        <w:tblLayout w:type="fixed"/>
        <w:tblLook w:val="04A0"/>
      </w:tblPr>
      <w:tblGrid>
        <w:gridCol w:w="663"/>
        <w:gridCol w:w="5386"/>
        <w:gridCol w:w="567"/>
        <w:gridCol w:w="709"/>
        <w:gridCol w:w="709"/>
        <w:gridCol w:w="708"/>
        <w:gridCol w:w="852"/>
      </w:tblGrid>
      <w:tr w:rsidR="00D54291" w:rsidRPr="00C00CC8" w:rsidTr="00FE0335">
        <w:tc>
          <w:tcPr>
            <w:tcW w:w="663" w:type="dxa"/>
            <w:vAlign w:val="center"/>
          </w:tcPr>
          <w:p w:rsidR="00D54291" w:rsidRPr="00C00CC8" w:rsidRDefault="00D54291" w:rsidP="0094678B">
            <w:pPr>
              <w:jc w:val="center"/>
              <w:rPr>
                <w:b/>
                <w:bCs/>
                <w:rtl/>
              </w:rPr>
            </w:pPr>
            <w:r w:rsidRPr="00C00CC8">
              <w:rPr>
                <w:rFonts w:hint="cs"/>
                <w:b/>
                <w:bCs/>
                <w:rtl/>
              </w:rPr>
              <w:t>الرقم</w:t>
            </w:r>
          </w:p>
        </w:tc>
        <w:tc>
          <w:tcPr>
            <w:tcW w:w="5386" w:type="dxa"/>
            <w:vAlign w:val="center"/>
          </w:tcPr>
          <w:p w:rsidR="00D54291" w:rsidRPr="00C00CC8" w:rsidRDefault="001B19F4" w:rsidP="0094678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العبارات</w:t>
            </w:r>
          </w:p>
        </w:tc>
        <w:tc>
          <w:tcPr>
            <w:tcW w:w="567" w:type="dxa"/>
            <w:vAlign w:val="center"/>
          </w:tcPr>
          <w:p w:rsidR="00D54291" w:rsidRPr="00C00CC8" w:rsidRDefault="001B19F4" w:rsidP="0094678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أوفق بشدة</w:t>
            </w:r>
          </w:p>
        </w:tc>
        <w:tc>
          <w:tcPr>
            <w:tcW w:w="709" w:type="dxa"/>
            <w:vAlign w:val="center"/>
          </w:tcPr>
          <w:p w:rsidR="00D54291" w:rsidRPr="00C00CC8" w:rsidRDefault="001B19F4" w:rsidP="0094678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أوفق</w:t>
            </w:r>
          </w:p>
        </w:tc>
        <w:tc>
          <w:tcPr>
            <w:tcW w:w="709" w:type="dxa"/>
            <w:vAlign w:val="center"/>
          </w:tcPr>
          <w:p w:rsidR="00D54291" w:rsidRPr="00C00CC8" w:rsidRDefault="00D54291" w:rsidP="0094678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صحيح لحد ما</w:t>
            </w:r>
          </w:p>
        </w:tc>
        <w:tc>
          <w:tcPr>
            <w:tcW w:w="708" w:type="dxa"/>
            <w:vAlign w:val="center"/>
          </w:tcPr>
          <w:p w:rsidR="00D54291" w:rsidRPr="00C00CC8" w:rsidRDefault="001B19F4" w:rsidP="0094678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لا أوفق</w:t>
            </w:r>
          </w:p>
        </w:tc>
        <w:tc>
          <w:tcPr>
            <w:tcW w:w="852" w:type="dxa"/>
            <w:vAlign w:val="center"/>
          </w:tcPr>
          <w:p w:rsidR="00D54291" w:rsidRPr="00C00CC8" w:rsidRDefault="001B19F4" w:rsidP="0094678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لا أوفق بشدة</w:t>
            </w:r>
          </w:p>
        </w:tc>
      </w:tr>
      <w:tr w:rsidR="00D54291" w:rsidRPr="00C00CC8" w:rsidTr="00FE0335">
        <w:tc>
          <w:tcPr>
            <w:tcW w:w="663" w:type="dxa"/>
            <w:vAlign w:val="center"/>
          </w:tcPr>
          <w:p w:rsidR="00D54291" w:rsidRPr="00C00CC8" w:rsidRDefault="00D54291" w:rsidP="009802DD">
            <w:pPr>
              <w:jc w:val="center"/>
              <w:rPr>
                <w:b/>
                <w:bCs/>
                <w:rtl/>
              </w:rPr>
            </w:pPr>
            <w:r w:rsidRPr="00C00CC8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5386" w:type="dxa"/>
          </w:tcPr>
          <w:p w:rsidR="00D54291" w:rsidRPr="00D62ED2" w:rsidRDefault="00FB5D37" w:rsidP="00E43980">
            <w:pPr>
              <w:spacing w:before="120" w:after="120"/>
              <w:rPr>
                <w:b/>
                <w:bCs/>
                <w:rtl/>
                <w:lang w:bidi="ar-LB"/>
              </w:rPr>
            </w:pPr>
            <w:r>
              <w:rPr>
                <w:rFonts w:hint="cs"/>
                <w:color w:val="000000"/>
                <w:sz w:val="28"/>
                <w:szCs w:val="28"/>
                <w:rtl/>
                <w:lang w:bidi="ar-LB"/>
              </w:rPr>
              <w:t xml:space="preserve">هل </w:t>
            </w:r>
            <w:r w:rsidR="00F92CD4" w:rsidRPr="00FA5F17">
              <w:rPr>
                <w:color w:val="000000"/>
                <w:sz w:val="28"/>
                <w:szCs w:val="28"/>
                <w:rtl/>
                <w:lang w:bidi="ar-LB"/>
              </w:rPr>
              <w:t>تتسق رسالة البرنامج مع رسالة المؤسسة التعليمية</w:t>
            </w:r>
          </w:p>
        </w:tc>
        <w:tc>
          <w:tcPr>
            <w:tcW w:w="567" w:type="dxa"/>
            <w:vAlign w:val="center"/>
          </w:tcPr>
          <w:p w:rsidR="00D54291" w:rsidRPr="00C00CC8" w:rsidRDefault="00D54291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D54291" w:rsidRPr="00C00CC8" w:rsidRDefault="00D54291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D54291" w:rsidRPr="00C00CC8" w:rsidRDefault="00D54291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Align w:val="center"/>
          </w:tcPr>
          <w:p w:rsidR="00D54291" w:rsidRPr="00C00CC8" w:rsidRDefault="00D54291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2" w:type="dxa"/>
            <w:vAlign w:val="center"/>
          </w:tcPr>
          <w:p w:rsidR="00D54291" w:rsidRPr="00C00CC8" w:rsidRDefault="00D54291" w:rsidP="0094678B">
            <w:pPr>
              <w:jc w:val="center"/>
              <w:rPr>
                <w:b/>
                <w:bCs/>
                <w:rtl/>
              </w:rPr>
            </w:pPr>
          </w:p>
        </w:tc>
      </w:tr>
      <w:tr w:rsidR="00D54291" w:rsidRPr="00C00CC8" w:rsidTr="00FE0335">
        <w:tc>
          <w:tcPr>
            <w:tcW w:w="663" w:type="dxa"/>
            <w:vAlign w:val="center"/>
          </w:tcPr>
          <w:p w:rsidR="00D54291" w:rsidRPr="00C00CC8" w:rsidRDefault="00D54291" w:rsidP="009802DD">
            <w:pPr>
              <w:jc w:val="center"/>
              <w:rPr>
                <w:b/>
                <w:bCs/>
                <w:rtl/>
              </w:rPr>
            </w:pPr>
            <w:r w:rsidRPr="00C00CC8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5386" w:type="dxa"/>
          </w:tcPr>
          <w:p w:rsidR="00D54291" w:rsidRPr="00114D45" w:rsidRDefault="00FB5D37" w:rsidP="00E43980">
            <w:pPr>
              <w:spacing w:before="120" w:after="120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  <w:r w:rsidRPr="00114D4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LB"/>
              </w:rPr>
              <w:t xml:space="preserve">هل </w:t>
            </w:r>
            <w:r w:rsidR="00F92CD4" w:rsidRPr="00114D4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LB"/>
              </w:rPr>
              <w:t>تحدد الرسالة اتجاهات تطوير البرنامج التي تتناسب مع طبيعة البرنامج، ومع احتياجات الطلبة في المملكة العربية السعودية.</w:t>
            </w:r>
          </w:p>
        </w:tc>
        <w:tc>
          <w:tcPr>
            <w:tcW w:w="567" w:type="dxa"/>
            <w:vAlign w:val="center"/>
          </w:tcPr>
          <w:p w:rsidR="00D54291" w:rsidRPr="00C00CC8" w:rsidRDefault="00D54291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D54291" w:rsidRPr="00C00CC8" w:rsidRDefault="00D54291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D54291" w:rsidRPr="00C00CC8" w:rsidRDefault="00D54291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Align w:val="center"/>
          </w:tcPr>
          <w:p w:rsidR="00D54291" w:rsidRPr="00C00CC8" w:rsidRDefault="00D54291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2" w:type="dxa"/>
            <w:vAlign w:val="center"/>
          </w:tcPr>
          <w:p w:rsidR="00D54291" w:rsidRPr="00C00CC8" w:rsidRDefault="00D54291" w:rsidP="0094678B">
            <w:pPr>
              <w:jc w:val="center"/>
              <w:rPr>
                <w:b/>
                <w:bCs/>
                <w:rtl/>
              </w:rPr>
            </w:pPr>
          </w:p>
        </w:tc>
      </w:tr>
      <w:tr w:rsidR="00D54291" w:rsidRPr="00C00CC8" w:rsidTr="00FE0335">
        <w:tc>
          <w:tcPr>
            <w:tcW w:w="663" w:type="dxa"/>
            <w:vAlign w:val="center"/>
          </w:tcPr>
          <w:p w:rsidR="00D54291" w:rsidRPr="00C00CC8" w:rsidRDefault="00D54291" w:rsidP="009802D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5386" w:type="dxa"/>
          </w:tcPr>
          <w:p w:rsidR="00D54291" w:rsidRPr="00114D45" w:rsidRDefault="00FB5D37" w:rsidP="00E43980">
            <w:pPr>
              <w:spacing w:before="120" w:after="120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  <w:r w:rsidRPr="00114D4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LB"/>
              </w:rPr>
              <w:t xml:space="preserve">هل </w:t>
            </w:r>
            <w:r w:rsidR="00F92CD4" w:rsidRPr="00114D4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LB"/>
              </w:rPr>
              <w:t>تتسق الرسالة مع المعتقدات والقيم الإسلامية.</w:t>
            </w:r>
          </w:p>
        </w:tc>
        <w:tc>
          <w:tcPr>
            <w:tcW w:w="567" w:type="dxa"/>
            <w:vAlign w:val="center"/>
          </w:tcPr>
          <w:p w:rsidR="00D54291" w:rsidRPr="00C00CC8" w:rsidRDefault="00D54291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D54291" w:rsidRPr="00C00CC8" w:rsidRDefault="00D54291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D54291" w:rsidRPr="00C00CC8" w:rsidRDefault="00D54291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Align w:val="center"/>
          </w:tcPr>
          <w:p w:rsidR="00D54291" w:rsidRPr="00C00CC8" w:rsidRDefault="00D54291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2" w:type="dxa"/>
            <w:vAlign w:val="center"/>
          </w:tcPr>
          <w:p w:rsidR="00D54291" w:rsidRPr="00C00CC8" w:rsidRDefault="00D54291" w:rsidP="0094678B">
            <w:pPr>
              <w:jc w:val="center"/>
              <w:rPr>
                <w:b/>
                <w:bCs/>
                <w:rtl/>
              </w:rPr>
            </w:pPr>
          </w:p>
        </w:tc>
      </w:tr>
      <w:tr w:rsidR="00D54291" w:rsidRPr="00C00CC8" w:rsidTr="00FE0335">
        <w:tc>
          <w:tcPr>
            <w:tcW w:w="663" w:type="dxa"/>
            <w:vAlign w:val="center"/>
          </w:tcPr>
          <w:p w:rsidR="00D54291" w:rsidRPr="00C00CC8" w:rsidRDefault="00D54291" w:rsidP="009802D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5386" w:type="dxa"/>
          </w:tcPr>
          <w:p w:rsidR="00D54291" w:rsidRPr="00114D45" w:rsidRDefault="00FB5D37" w:rsidP="00E43980">
            <w:pPr>
              <w:spacing w:before="120" w:after="120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  <w:r w:rsidRPr="00114D4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LB"/>
              </w:rPr>
              <w:t xml:space="preserve">هل </w:t>
            </w:r>
            <w:r w:rsidR="00F92CD4" w:rsidRPr="00114D4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LB"/>
              </w:rPr>
              <w:t>تم توضيح الرسالة للمستفيدين من البرنامج بطرق تبين مناسبتها.</w:t>
            </w:r>
          </w:p>
        </w:tc>
        <w:tc>
          <w:tcPr>
            <w:tcW w:w="567" w:type="dxa"/>
            <w:vAlign w:val="center"/>
          </w:tcPr>
          <w:p w:rsidR="00D54291" w:rsidRPr="00C00CC8" w:rsidRDefault="00D54291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D54291" w:rsidRPr="00C00CC8" w:rsidRDefault="00D54291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D54291" w:rsidRPr="00C00CC8" w:rsidRDefault="00D54291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Align w:val="center"/>
          </w:tcPr>
          <w:p w:rsidR="00D54291" w:rsidRPr="00C00CC8" w:rsidRDefault="00D54291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2" w:type="dxa"/>
            <w:vAlign w:val="center"/>
          </w:tcPr>
          <w:p w:rsidR="00D54291" w:rsidRPr="00C00CC8" w:rsidRDefault="00D54291" w:rsidP="0094678B">
            <w:pPr>
              <w:jc w:val="center"/>
              <w:rPr>
                <w:b/>
                <w:bCs/>
                <w:rtl/>
              </w:rPr>
            </w:pPr>
          </w:p>
        </w:tc>
      </w:tr>
      <w:tr w:rsidR="00D54291" w:rsidRPr="00C00CC8" w:rsidTr="00FE0335">
        <w:tc>
          <w:tcPr>
            <w:tcW w:w="663" w:type="dxa"/>
            <w:vAlign w:val="center"/>
          </w:tcPr>
          <w:p w:rsidR="00D54291" w:rsidRPr="00C00CC8" w:rsidRDefault="00D54291" w:rsidP="009802D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5386" w:type="dxa"/>
          </w:tcPr>
          <w:p w:rsidR="00D54291" w:rsidRPr="00114D45" w:rsidRDefault="001375CF" w:rsidP="001375CF">
            <w:pPr>
              <w:spacing w:before="120" w:after="120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  <w:r w:rsidRPr="00114D4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LB"/>
              </w:rPr>
              <w:t xml:space="preserve">هل تمت </w:t>
            </w:r>
            <w:r w:rsidR="00F92CD4" w:rsidRPr="00114D4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LB"/>
              </w:rPr>
              <w:t xml:space="preserve">صيغة الرسالة بقدر كافٍ </w:t>
            </w:r>
            <w:r w:rsidR="00F92CD4" w:rsidRPr="00114D45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 xml:space="preserve">بحيث تكون مؤثرة في توجيه </w:t>
            </w:r>
            <w:r w:rsidR="00F92CD4" w:rsidRPr="00114D4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LB"/>
              </w:rPr>
              <w:t>عمليات صنع القرار والاختيار من بين استراتيجيات التخطيط البديلة.</w:t>
            </w:r>
          </w:p>
        </w:tc>
        <w:tc>
          <w:tcPr>
            <w:tcW w:w="567" w:type="dxa"/>
            <w:vAlign w:val="center"/>
          </w:tcPr>
          <w:p w:rsidR="00D54291" w:rsidRPr="00C00CC8" w:rsidRDefault="00D54291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D54291" w:rsidRPr="00C00CC8" w:rsidRDefault="00D54291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D54291" w:rsidRPr="00C00CC8" w:rsidRDefault="00D54291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Align w:val="center"/>
          </w:tcPr>
          <w:p w:rsidR="00D54291" w:rsidRPr="00C00CC8" w:rsidRDefault="00D54291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2" w:type="dxa"/>
            <w:vAlign w:val="center"/>
          </w:tcPr>
          <w:p w:rsidR="00D54291" w:rsidRPr="00C00CC8" w:rsidRDefault="00D54291" w:rsidP="0094678B">
            <w:pPr>
              <w:jc w:val="center"/>
              <w:rPr>
                <w:b/>
                <w:bCs/>
                <w:rtl/>
              </w:rPr>
            </w:pPr>
          </w:p>
        </w:tc>
      </w:tr>
      <w:tr w:rsidR="00D54291" w:rsidRPr="00C00CC8" w:rsidTr="00FE0335">
        <w:tc>
          <w:tcPr>
            <w:tcW w:w="663" w:type="dxa"/>
            <w:vAlign w:val="center"/>
          </w:tcPr>
          <w:p w:rsidR="00D54291" w:rsidRPr="00C00CC8" w:rsidRDefault="00D54291" w:rsidP="009802D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5386" w:type="dxa"/>
          </w:tcPr>
          <w:p w:rsidR="00D54291" w:rsidRPr="00114D45" w:rsidRDefault="001375CF" w:rsidP="00E43980">
            <w:pPr>
              <w:spacing w:before="120" w:after="120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  <w:r w:rsidRPr="00114D4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LB"/>
              </w:rPr>
              <w:t xml:space="preserve">هل </w:t>
            </w:r>
            <w:r w:rsidR="00F92CD4" w:rsidRPr="00114D4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LB"/>
              </w:rPr>
              <w:t>صيغة الرسالة ممكنة التحقيق من خلال استراتيجيات فعالة يمكن تطبيقها في حدود مستوى الموارد المتوقع توفرها</w:t>
            </w:r>
          </w:p>
        </w:tc>
        <w:tc>
          <w:tcPr>
            <w:tcW w:w="567" w:type="dxa"/>
            <w:vAlign w:val="center"/>
          </w:tcPr>
          <w:p w:rsidR="00D54291" w:rsidRPr="00C00CC8" w:rsidRDefault="00D54291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D54291" w:rsidRPr="00C00CC8" w:rsidRDefault="00D54291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D54291" w:rsidRPr="00C00CC8" w:rsidRDefault="00D54291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Align w:val="center"/>
          </w:tcPr>
          <w:p w:rsidR="00D54291" w:rsidRPr="00C00CC8" w:rsidRDefault="00D54291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2" w:type="dxa"/>
            <w:vAlign w:val="center"/>
          </w:tcPr>
          <w:p w:rsidR="00D54291" w:rsidRPr="00C00CC8" w:rsidRDefault="00D54291" w:rsidP="0094678B">
            <w:pPr>
              <w:jc w:val="center"/>
              <w:rPr>
                <w:b/>
                <w:bCs/>
                <w:rtl/>
              </w:rPr>
            </w:pPr>
          </w:p>
        </w:tc>
      </w:tr>
      <w:tr w:rsidR="003368CB" w:rsidRPr="00C00CC8" w:rsidTr="00FE0335">
        <w:tc>
          <w:tcPr>
            <w:tcW w:w="663" w:type="dxa"/>
            <w:vAlign w:val="center"/>
          </w:tcPr>
          <w:p w:rsidR="003368CB" w:rsidRDefault="001B19F4" w:rsidP="009802D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5386" w:type="dxa"/>
          </w:tcPr>
          <w:p w:rsidR="003368CB" w:rsidRPr="00114D45" w:rsidRDefault="001375CF" w:rsidP="00E43980">
            <w:pPr>
              <w:spacing w:before="120" w:after="120"/>
              <w:rPr>
                <w:rFonts w:asciiTheme="majorBidi" w:hAnsiTheme="majorBidi" w:cstheme="majorBidi"/>
                <w:b/>
                <w:bCs/>
                <w:lang w:bidi="ar-LB"/>
              </w:rPr>
            </w:pPr>
            <w:r w:rsidRPr="00114D4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LB"/>
              </w:rPr>
              <w:t xml:space="preserve">هل </w:t>
            </w:r>
            <w:r w:rsidR="00F92CD4" w:rsidRPr="00114D4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LB"/>
              </w:rPr>
              <w:t>صيغة الرسالة واضحة بشكل كاف بحيث تكون محكاً لتقويم التقدم نحو تحقيق غايات البرنامج وأهدافه.</w:t>
            </w:r>
          </w:p>
        </w:tc>
        <w:tc>
          <w:tcPr>
            <w:tcW w:w="567" w:type="dxa"/>
            <w:vAlign w:val="center"/>
          </w:tcPr>
          <w:p w:rsidR="003368CB" w:rsidRPr="00C00CC8" w:rsidRDefault="003368CB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3368CB" w:rsidRPr="00C00CC8" w:rsidRDefault="003368CB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3368CB" w:rsidRPr="00C00CC8" w:rsidRDefault="003368CB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Align w:val="center"/>
          </w:tcPr>
          <w:p w:rsidR="003368CB" w:rsidRPr="00C00CC8" w:rsidRDefault="003368CB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2" w:type="dxa"/>
            <w:vAlign w:val="center"/>
          </w:tcPr>
          <w:p w:rsidR="003368CB" w:rsidRPr="00C00CC8" w:rsidRDefault="003368CB" w:rsidP="0094678B">
            <w:pPr>
              <w:jc w:val="center"/>
              <w:rPr>
                <w:b/>
                <w:bCs/>
                <w:rtl/>
              </w:rPr>
            </w:pPr>
          </w:p>
        </w:tc>
      </w:tr>
      <w:tr w:rsidR="003368CB" w:rsidRPr="00C00CC8" w:rsidTr="00FE0335">
        <w:tc>
          <w:tcPr>
            <w:tcW w:w="663" w:type="dxa"/>
            <w:vAlign w:val="center"/>
          </w:tcPr>
          <w:p w:rsidR="003368CB" w:rsidRDefault="001B19F4" w:rsidP="009802D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5386" w:type="dxa"/>
          </w:tcPr>
          <w:p w:rsidR="003368CB" w:rsidRPr="00114D45" w:rsidRDefault="001375CF" w:rsidP="00E43980">
            <w:pPr>
              <w:spacing w:before="120" w:after="120"/>
              <w:rPr>
                <w:rFonts w:asciiTheme="majorBidi" w:hAnsiTheme="majorBidi" w:cstheme="majorBidi"/>
                <w:b/>
                <w:bCs/>
                <w:lang w:bidi="ar-LB"/>
              </w:rPr>
            </w:pPr>
            <w:r w:rsidRPr="00114D4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LB"/>
              </w:rPr>
              <w:t>هل يتم</w:t>
            </w:r>
            <w:r w:rsidR="00F92CD4" w:rsidRPr="00114D4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LB"/>
              </w:rPr>
              <w:t xml:space="preserve"> تحديد الرسالة بالتشاور مع المستفيدين (ذوي العلاقة بالبرنامج) الأساسيين، وبدعم منهم.</w:t>
            </w:r>
          </w:p>
        </w:tc>
        <w:tc>
          <w:tcPr>
            <w:tcW w:w="567" w:type="dxa"/>
            <w:vAlign w:val="center"/>
          </w:tcPr>
          <w:p w:rsidR="003368CB" w:rsidRPr="00C00CC8" w:rsidRDefault="003368CB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3368CB" w:rsidRPr="00C00CC8" w:rsidRDefault="003368CB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3368CB" w:rsidRPr="00C00CC8" w:rsidRDefault="003368CB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Align w:val="center"/>
          </w:tcPr>
          <w:p w:rsidR="003368CB" w:rsidRPr="00C00CC8" w:rsidRDefault="003368CB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2" w:type="dxa"/>
            <w:vAlign w:val="center"/>
          </w:tcPr>
          <w:p w:rsidR="003368CB" w:rsidRPr="00C00CC8" w:rsidRDefault="003368CB" w:rsidP="0094678B">
            <w:pPr>
              <w:jc w:val="center"/>
              <w:rPr>
                <w:b/>
                <w:bCs/>
                <w:rtl/>
              </w:rPr>
            </w:pPr>
          </w:p>
        </w:tc>
      </w:tr>
      <w:tr w:rsidR="003368CB" w:rsidRPr="00C00CC8" w:rsidTr="00FE0335">
        <w:tc>
          <w:tcPr>
            <w:tcW w:w="663" w:type="dxa"/>
            <w:vAlign w:val="center"/>
          </w:tcPr>
          <w:p w:rsidR="003368CB" w:rsidRDefault="001B19F4" w:rsidP="009802D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5386" w:type="dxa"/>
          </w:tcPr>
          <w:p w:rsidR="003368CB" w:rsidRPr="00114D45" w:rsidRDefault="001375CF" w:rsidP="001375CF">
            <w:pPr>
              <w:spacing w:before="120" w:after="120"/>
              <w:rPr>
                <w:rFonts w:asciiTheme="majorBidi" w:hAnsiTheme="majorBidi" w:cstheme="majorBidi"/>
                <w:b/>
                <w:bCs/>
                <w:lang w:bidi="ar-LB"/>
              </w:rPr>
            </w:pPr>
            <w:r w:rsidRPr="00114D4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LB"/>
              </w:rPr>
              <w:t xml:space="preserve">هل </w:t>
            </w:r>
            <w:r w:rsidR="00F92CD4" w:rsidRPr="00114D4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LB"/>
              </w:rPr>
              <w:t>يتم تعريف المستفيدين برسالة البرنامج، و إخطارهم بأي تغيرات تطرأ عليها.</w:t>
            </w:r>
          </w:p>
        </w:tc>
        <w:tc>
          <w:tcPr>
            <w:tcW w:w="567" w:type="dxa"/>
            <w:vAlign w:val="center"/>
          </w:tcPr>
          <w:p w:rsidR="003368CB" w:rsidRPr="00C00CC8" w:rsidRDefault="003368CB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3368CB" w:rsidRPr="00C00CC8" w:rsidRDefault="003368CB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3368CB" w:rsidRPr="00C00CC8" w:rsidRDefault="003368CB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Align w:val="center"/>
          </w:tcPr>
          <w:p w:rsidR="003368CB" w:rsidRPr="00C00CC8" w:rsidRDefault="003368CB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2" w:type="dxa"/>
            <w:vAlign w:val="center"/>
          </w:tcPr>
          <w:p w:rsidR="003368CB" w:rsidRPr="00C00CC8" w:rsidRDefault="003368CB" w:rsidP="0094678B">
            <w:pPr>
              <w:jc w:val="center"/>
              <w:rPr>
                <w:b/>
                <w:bCs/>
                <w:rtl/>
              </w:rPr>
            </w:pPr>
          </w:p>
        </w:tc>
      </w:tr>
      <w:tr w:rsidR="003368CB" w:rsidRPr="00C00CC8" w:rsidTr="00FE0335">
        <w:tc>
          <w:tcPr>
            <w:tcW w:w="663" w:type="dxa"/>
            <w:vAlign w:val="center"/>
          </w:tcPr>
          <w:p w:rsidR="003368CB" w:rsidRDefault="001B19F4" w:rsidP="009802D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10</w:t>
            </w:r>
          </w:p>
        </w:tc>
        <w:tc>
          <w:tcPr>
            <w:tcW w:w="5386" w:type="dxa"/>
          </w:tcPr>
          <w:p w:rsidR="003368CB" w:rsidRPr="00114D45" w:rsidRDefault="001375CF" w:rsidP="00E43980">
            <w:pPr>
              <w:spacing w:before="120" w:after="120"/>
              <w:rPr>
                <w:rFonts w:asciiTheme="majorBidi" w:hAnsiTheme="majorBidi" w:cstheme="majorBidi"/>
                <w:b/>
                <w:bCs/>
                <w:lang w:bidi="ar-LB"/>
              </w:rPr>
            </w:pPr>
            <w:r w:rsidRPr="00114D4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LB"/>
              </w:rPr>
              <w:t xml:space="preserve">هل </w:t>
            </w:r>
            <w:r w:rsidR="00F92CD4" w:rsidRPr="00114D4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LB"/>
              </w:rPr>
              <w:t>تتسق غايات تطوير البرنامج مع رسالته وتدعهما</w:t>
            </w:r>
          </w:p>
        </w:tc>
        <w:tc>
          <w:tcPr>
            <w:tcW w:w="567" w:type="dxa"/>
            <w:vAlign w:val="center"/>
          </w:tcPr>
          <w:p w:rsidR="003368CB" w:rsidRPr="00C00CC8" w:rsidRDefault="003368CB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3368CB" w:rsidRPr="00C00CC8" w:rsidRDefault="003368CB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3368CB" w:rsidRPr="00C00CC8" w:rsidRDefault="003368CB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Align w:val="center"/>
          </w:tcPr>
          <w:p w:rsidR="003368CB" w:rsidRPr="00C00CC8" w:rsidRDefault="003368CB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2" w:type="dxa"/>
            <w:vAlign w:val="center"/>
          </w:tcPr>
          <w:p w:rsidR="003368CB" w:rsidRPr="00C00CC8" w:rsidRDefault="003368CB" w:rsidP="0094678B">
            <w:pPr>
              <w:jc w:val="center"/>
              <w:rPr>
                <w:b/>
                <w:bCs/>
                <w:rtl/>
              </w:rPr>
            </w:pPr>
          </w:p>
        </w:tc>
      </w:tr>
      <w:tr w:rsidR="003368CB" w:rsidRPr="00C00CC8" w:rsidTr="00FE0335">
        <w:tc>
          <w:tcPr>
            <w:tcW w:w="663" w:type="dxa"/>
            <w:vAlign w:val="center"/>
          </w:tcPr>
          <w:p w:rsidR="003368CB" w:rsidRDefault="003368CB" w:rsidP="001B19F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  <w:r w:rsidR="001B19F4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5386" w:type="dxa"/>
          </w:tcPr>
          <w:p w:rsidR="003368CB" w:rsidRPr="00114D45" w:rsidRDefault="001375CF" w:rsidP="00E43980">
            <w:pPr>
              <w:spacing w:before="120" w:after="120"/>
              <w:rPr>
                <w:rFonts w:asciiTheme="majorBidi" w:hAnsiTheme="majorBidi" w:cstheme="majorBidi"/>
                <w:b/>
                <w:bCs/>
                <w:lang w:bidi="ar-LB"/>
              </w:rPr>
            </w:pPr>
            <w:r w:rsidRPr="00114D4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LB"/>
              </w:rPr>
              <w:t xml:space="preserve">هل </w:t>
            </w:r>
            <w:r w:rsidR="00F92CD4" w:rsidRPr="00114D4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LB"/>
              </w:rPr>
              <w:t xml:space="preserve">تتم صياغة غايات البرنامج </w:t>
            </w:r>
            <w:r w:rsidR="00F92CD4" w:rsidRPr="00114D4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EG"/>
              </w:rPr>
              <w:t xml:space="preserve">بصورة واضحة </w:t>
            </w:r>
            <w:r w:rsidR="00F92CD4" w:rsidRPr="00114D4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LB"/>
              </w:rPr>
              <w:t>تمكن من استخدامها في عمليات التخطيط وصنع القرار، بشكل يتسق مع رسالة البرنامج.</w:t>
            </w:r>
          </w:p>
        </w:tc>
        <w:tc>
          <w:tcPr>
            <w:tcW w:w="567" w:type="dxa"/>
            <w:vAlign w:val="center"/>
          </w:tcPr>
          <w:p w:rsidR="003368CB" w:rsidRPr="00C00CC8" w:rsidRDefault="003368CB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3368CB" w:rsidRPr="00C00CC8" w:rsidRDefault="003368CB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3368CB" w:rsidRPr="00C00CC8" w:rsidRDefault="003368CB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Align w:val="center"/>
          </w:tcPr>
          <w:p w:rsidR="003368CB" w:rsidRPr="00C00CC8" w:rsidRDefault="003368CB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2" w:type="dxa"/>
            <w:vAlign w:val="center"/>
          </w:tcPr>
          <w:p w:rsidR="003368CB" w:rsidRPr="00C00CC8" w:rsidRDefault="003368CB" w:rsidP="0094678B">
            <w:pPr>
              <w:jc w:val="center"/>
              <w:rPr>
                <w:b/>
                <w:bCs/>
                <w:rtl/>
              </w:rPr>
            </w:pPr>
          </w:p>
        </w:tc>
      </w:tr>
      <w:tr w:rsidR="003368CB" w:rsidRPr="00C00CC8" w:rsidTr="00FE0335">
        <w:tc>
          <w:tcPr>
            <w:tcW w:w="663" w:type="dxa"/>
            <w:vAlign w:val="center"/>
          </w:tcPr>
          <w:p w:rsidR="003368CB" w:rsidRDefault="004D19B9" w:rsidP="001B19F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  <w:r w:rsidR="001B19F4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5386" w:type="dxa"/>
          </w:tcPr>
          <w:p w:rsidR="003368CB" w:rsidRPr="00114D45" w:rsidRDefault="001375CF" w:rsidP="00E43980">
            <w:pPr>
              <w:spacing w:before="120" w:after="120"/>
              <w:rPr>
                <w:rFonts w:asciiTheme="majorBidi" w:hAnsiTheme="majorBidi" w:cstheme="majorBidi"/>
                <w:b/>
                <w:bCs/>
              </w:rPr>
            </w:pPr>
            <w:r w:rsidRPr="00114D45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 xml:space="preserve">هل </w:t>
            </w:r>
            <w:r w:rsidR="00F92CD4" w:rsidRPr="00114D45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صياغة الأهداف الرئيسة مصحوبة بتوصيف لمؤشرات محددة بوضوح وقابلة للقياس تستخدم للحكم على مدى تحقق الأهداف.</w:t>
            </w:r>
          </w:p>
        </w:tc>
        <w:tc>
          <w:tcPr>
            <w:tcW w:w="567" w:type="dxa"/>
            <w:vAlign w:val="center"/>
          </w:tcPr>
          <w:p w:rsidR="003368CB" w:rsidRPr="00C00CC8" w:rsidRDefault="003368CB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3368CB" w:rsidRPr="00C00CC8" w:rsidRDefault="003368CB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3368CB" w:rsidRPr="00C00CC8" w:rsidRDefault="003368CB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Align w:val="center"/>
          </w:tcPr>
          <w:p w:rsidR="003368CB" w:rsidRPr="00C00CC8" w:rsidRDefault="003368CB" w:rsidP="0094678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2" w:type="dxa"/>
            <w:vAlign w:val="center"/>
          </w:tcPr>
          <w:p w:rsidR="003368CB" w:rsidRPr="00C00CC8" w:rsidRDefault="003368CB" w:rsidP="0094678B">
            <w:pPr>
              <w:jc w:val="center"/>
              <w:rPr>
                <w:b/>
                <w:bCs/>
                <w:rtl/>
              </w:rPr>
            </w:pPr>
          </w:p>
        </w:tc>
      </w:tr>
    </w:tbl>
    <w:p w:rsidR="00E43980" w:rsidRDefault="00E43980" w:rsidP="00D256E4">
      <w:pPr>
        <w:spacing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rtl/>
        </w:rPr>
      </w:pPr>
    </w:p>
    <w:p w:rsidR="006F52DD" w:rsidRDefault="00D256E4" w:rsidP="006F52DD">
      <w:pPr>
        <w:spacing w:after="0" w:line="240" w:lineRule="auto"/>
        <w:rPr>
          <w:rFonts w:asciiTheme="majorBidi" w:eastAsia="Times New Roman" w:hAnsiTheme="majorBidi" w:cstheme="majorBidi" w:hint="cs"/>
          <w:color w:val="000000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color w:val="000000"/>
          <w:sz w:val="24"/>
          <w:szCs w:val="24"/>
          <w:rtl/>
        </w:rPr>
        <w:t xml:space="preserve">المقترح لرؤية </w:t>
      </w:r>
      <w:r w:rsidR="006F52DD">
        <w:rPr>
          <w:rFonts w:asciiTheme="majorBidi" w:eastAsia="Times New Roman" w:hAnsiTheme="majorBidi" w:cstheme="majorBidi" w:hint="cs"/>
          <w:color w:val="000000"/>
          <w:sz w:val="24"/>
          <w:szCs w:val="24"/>
          <w:rtl/>
        </w:rPr>
        <w:t>الجامعة : ...</w:t>
      </w:r>
      <w:r w:rsidR="006F52DD">
        <w:rPr>
          <w:rFonts w:asciiTheme="majorBidi" w:eastAsia="Times New Roman" w:hAnsiTheme="majorBidi" w:cstheme="majorBidi"/>
          <w:color w:val="000000"/>
          <w:sz w:val="24"/>
          <w:szCs w:val="24"/>
        </w:rPr>
        <w:t>.................................................................................................................</w:t>
      </w:r>
      <w:r w:rsidR="00E43980">
        <w:rPr>
          <w:rFonts w:asciiTheme="majorBidi" w:eastAsia="Times New Roman" w:hAnsiTheme="majorBidi" w:cstheme="majorBidi"/>
          <w:color w:val="000000"/>
          <w:sz w:val="24"/>
          <w:szCs w:val="24"/>
          <w:rtl/>
        </w:rPr>
        <w:t xml:space="preserve"> </w:t>
      </w:r>
      <w:r w:rsidR="006F52DD">
        <w:rPr>
          <w:rFonts w:asciiTheme="majorBidi" w:eastAsia="Times New Roman" w:hAnsiTheme="majorBidi" w:cstheme="majorBidi" w:hint="cs"/>
          <w:color w:val="000000"/>
          <w:sz w:val="24"/>
          <w:szCs w:val="24"/>
          <w:rtl/>
        </w:rPr>
        <w:t xml:space="preserve"> </w:t>
      </w:r>
    </w:p>
    <w:p w:rsidR="00E74535" w:rsidRPr="00D256E4" w:rsidRDefault="00E74535" w:rsidP="00E74535">
      <w:pPr>
        <w:spacing w:after="0" w:line="240" w:lineRule="auto"/>
        <w:jc w:val="right"/>
        <w:rPr>
          <w:rFonts w:asciiTheme="majorBidi" w:eastAsia="Times New Roman" w:hAnsiTheme="majorBidi" w:cstheme="majorBidi" w:hint="cs"/>
          <w:color w:val="000000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color w:val="000000"/>
          <w:sz w:val="24"/>
          <w:szCs w:val="24"/>
          <w:rtl/>
        </w:rPr>
        <w:t>اعداد : أ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/ </w:t>
      </w:r>
      <w:r>
        <w:rPr>
          <w:rFonts w:asciiTheme="majorBidi" w:eastAsia="Times New Roman" w:hAnsiTheme="majorBidi" w:cstheme="majorBidi" w:hint="cs"/>
          <w:color w:val="000000"/>
          <w:sz w:val="24"/>
          <w:szCs w:val="24"/>
          <w:rtl/>
        </w:rPr>
        <w:t>ايناس الجهني</w:t>
      </w:r>
    </w:p>
    <w:sectPr w:rsidR="00E74535" w:rsidRPr="00D256E4" w:rsidSect="00D256E4">
      <w:footerReference w:type="default" r:id="rId8"/>
      <w:pgSz w:w="11906" w:h="16838"/>
      <w:pgMar w:top="1440" w:right="1558" w:bottom="1440" w:left="156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DAC" w:rsidRDefault="00692DAC" w:rsidP="00A13DBD">
      <w:pPr>
        <w:spacing w:after="0" w:line="240" w:lineRule="auto"/>
      </w:pPr>
      <w:r>
        <w:separator/>
      </w:r>
    </w:p>
  </w:endnote>
  <w:endnote w:type="continuationSeparator" w:id="0">
    <w:p w:rsidR="00692DAC" w:rsidRDefault="00692DAC" w:rsidP="00A13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coType Thuluth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ae_AlMohanad">
    <w:altName w:val="Times New Roman"/>
    <w:charset w:val="00"/>
    <w:family w:val="roman"/>
    <w:pitch w:val="variable"/>
    <w:sig w:usb0="00000000" w:usb1="C000204A" w:usb2="00000008" w:usb3="00000000" w:csb0="00000041" w:csb1="00000000"/>
  </w:font>
  <w:font w:name="Simple Bold Jut Out">
    <w:altName w:val="Segoe UI Semilight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inorBidi" w:hAnsiTheme="minorBidi"/>
        <w:sz w:val="28"/>
        <w:szCs w:val="28"/>
        <w:rtl/>
      </w:rPr>
      <w:id w:val="177409813"/>
      <w:docPartObj>
        <w:docPartGallery w:val="Page Numbers (Bottom of Page)"/>
        <w:docPartUnique/>
      </w:docPartObj>
    </w:sdtPr>
    <w:sdtContent>
      <w:p w:rsidR="00A13DBD" w:rsidRPr="00A13DBD" w:rsidRDefault="006C2F63">
        <w:pPr>
          <w:pStyle w:val="Footer"/>
          <w:jc w:val="center"/>
          <w:rPr>
            <w:rFonts w:asciiTheme="minorBidi" w:hAnsiTheme="minorBidi"/>
            <w:sz w:val="28"/>
            <w:szCs w:val="28"/>
          </w:rPr>
        </w:pPr>
        <w:r w:rsidRPr="00A13DBD">
          <w:rPr>
            <w:rFonts w:asciiTheme="minorBidi" w:hAnsiTheme="minorBidi"/>
            <w:sz w:val="28"/>
            <w:szCs w:val="28"/>
          </w:rPr>
          <w:fldChar w:fldCharType="begin"/>
        </w:r>
        <w:r w:rsidR="00A13DBD" w:rsidRPr="00A13DBD">
          <w:rPr>
            <w:rFonts w:asciiTheme="minorBidi" w:hAnsiTheme="minorBidi"/>
            <w:sz w:val="28"/>
            <w:szCs w:val="28"/>
          </w:rPr>
          <w:instrText xml:space="preserve"> PAGE   \* MERGEFORMAT </w:instrText>
        </w:r>
        <w:r w:rsidRPr="00A13DBD">
          <w:rPr>
            <w:rFonts w:asciiTheme="minorBidi" w:hAnsiTheme="minorBidi"/>
            <w:sz w:val="28"/>
            <w:szCs w:val="28"/>
          </w:rPr>
          <w:fldChar w:fldCharType="separate"/>
        </w:r>
        <w:r w:rsidR="00E74535" w:rsidRPr="00E74535">
          <w:rPr>
            <w:rFonts w:asciiTheme="minorBidi" w:hAnsiTheme="minorBidi"/>
            <w:noProof/>
            <w:sz w:val="28"/>
            <w:szCs w:val="28"/>
            <w:rtl/>
            <w:lang w:val="ar-SA"/>
          </w:rPr>
          <w:t>2</w:t>
        </w:r>
        <w:r w:rsidRPr="00A13DBD">
          <w:rPr>
            <w:rFonts w:asciiTheme="minorBidi" w:hAnsiTheme="minorBidi"/>
            <w:sz w:val="28"/>
            <w:szCs w:val="28"/>
          </w:rPr>
          <w:fldChar w:fldCharType="end"/>
        </w:r>
      </w:p>
    </w:sdtContent>
  </w:sdt>
  <w:p w:rsidR="00A13DBD" w:rsidRDefault="00A13DB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DAC" w:rsidRDefault="00692DAC" w:rsidP="00A13DBD">
      <w:pPr>
        <w:spacing w:after="0" w:line="240" w:lineRule="auto"/>
      </w:pPr>
      <w:r>
        <w:separator/>
      </w:r>
    </w:p>
  </w:footnote>
  <w:footnote w:type="continuationSeparator" w:id="0">
    <w:p w:rsidR="00692DAC" w:rsidRDefault="00692DAC" w:rsidP="00A13D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5946"/>
    <w:rsid w:val="000D563B"/>
    <w:rsid w:val="001046FC"/>
    <w:rsid w:val="00114D45"/>
    <w:rsid w:val="00120590"/>
    <w:rsid w:val="001375CF"/>
    <w:rsid w:val="00143EA8"/>
    <w:rsid w:val="001720B1"/>
    <w:rsid w:val="00184777"/>
    <w:rsid w:val="00195DDD"/>
    <w:rsid w:val="001B19F4"/>
    <w:rsid w:val="001D48FC"/>
    <w:rsid w:val="0025644A"/>
    <w:rsid w:val="00261B34"/>
    <w:rsid w:val="002936DC"/>
    <w:rsid w:val="002C462F"/>
    <w:rsid w:val="002E00F3"/>
    <w:rsid w:val="002F665F"/>
    <w:rsid w:val="003359E0"/>
    <w:rsid w:val="003368CB"/>
    <w:rsid w:val="00340183"/>
    <w:rsid w:val="00344378"/>
    <w:rsid w:val="0039075D"/>
    <w:rsid w:val="00420D85"/>
    <w:rsid w:val="004667DB"/>
    <w:rsid w:val="004C0623"/>
    <w:rsid w:val="004C4176"/>
    <w:rsid w:val="004D19B9"/>
    <w:rsid w:val="004E428B"/>
    <w:rsid w:val="004F4428"/>
    <w:rsid w:val="00553B3F"/>
    <w:rsid w:val="00567699"/>
    <w:rsid w:val="005C32A2"/>
    <w:rsid w:val="005F3AD3"/>
    <w:rsid w:val="006341F8"/>
    <w:rsid w:val="006471E5"/>
    <w:rsid w:val="00690473"/>
    <w:rsid w:val="00692DAC"/>
    <w:rsid w:val="006C2F63"/>
    <w:rsid w:val="006F52DD"/>
    <w:rsid w:val="007929C2"/>
    <w:rsid w:val="007A09E8"/>
    <w:rsid w:val="00833CFC"/>
    <w:rsid w:val="00884007"/>
    <w:rsid w:val="009802DD"/>
    <w:rsid w:val="00986108"/>
    <w:rsid w:val="009D7995"/>
    <w:rsid w:val="009E35DD"/>
    <w:rsid w:val="00A13DBD"/>
    <w:rsid w:val="00A97541"/>
    <w:rsid w:val="00AB024C"/>
    <w:rsid w:val="00AD1479"/>
    <w:rsid w:val="00AF5548"/>
    <w:rsid w:val="00AF679C"/>
    <w:rsid w:val="00B11B3C"/>
    <w:rsid w:val="00C63011"/>
    <w:rsid w:val="00CB26AA"/>
    <w:rsid w:val="00CF79CC"/>
    <w:rsid w:val="00D256E4"/>
    <w:rsid w:val="00D54291"/>
    <w:rsid w:val="00D5654C"/>
    <w:rsid w:val="00D77200"/>
    <w:rsid w:val="00DE2275"/>
    <w:rsid w:val="00E324B2"/>
    <w:rsid w:val="00E43980"/>
    <w:rsid w:val="00E74535"/>
    <w:rsid w:val="00ED5946"/>
    <w:rsid w:val="00F66218"/>
    <w:rsid w:val="00F92CD4"/>
    <w:rsid w:val="00FB5D37"/>
    <w:rsid w:val="00FE0335"/>
    <w:rsid w:val="00FE5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291"/>
    <w:pPr>
      <w:bidi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42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54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29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13D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13DBD"/>
    <w:rPr>
      <w:szCs w:val="22"/>
    </w:rPr>
  </w:style>
  <w:style w:type="paragraph" w:styleId="Footer">
    <w:name w:val="footer"/>
    <w:basedOn w:val="Normal"/>
    <w:link w:val="FooterChar"/>
    <w:uiPriority w:val="99"/>
    <w:unhideWhenUsed/>
    <w:rsid w:val="00A13D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3DBD"/>
    <w:rPr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0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O\Desktop\&#1575;&#1587;&#1578;&#1576;&#1575;&#1606;&#1577;%20&#1575;&#1583;&#1575;&#1585;&#1610;&#1575;&#1578;.dotx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5A62C3-63EB-429E-8B7E-F5E808857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استبانة اداريات.dotx</Template>
  <TotalTime>10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1 ......</dc:creator>
  <cp:lastModifiedBy>1 ......</cp:lastModifiedBy>
  <cp:revision>5</cp:revision>
  <dcterms:created xsi:type="dcterms:W3CDTF">2014-11-02T15:47:00Z</dcterms:created>
  <dcterms:modified xsi:type="dcterms:W3CDTF">2014-12-14T07:33:00Z</dcterms:modified>
</cp:coreProperties>
</file>